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E1623" w14:textId="1DC12F1B" w:rsidR="00505FE4" w:rsidRPr="00F476D2" w:rsidRDefault="00505FE4" w:rsidP="00A4490B">
      <w:pPr>
        <w:pStyle w:val="Tytu"/>
        <w:ind w:right="707"/>
        <w:jc w:val="left"/>
        <w:rPr>
          <w:szCs w:val="24"/>
        </w:rPr>
      </w:pPr>
    </w:p>
    <w:p w14:paraId="3533FBBB" w14:textId="77777777" w:rsidR="00505FE4" w:rsidRPr="00F476D2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476D2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F476D2" w:rsidRPr="00F476D2" w14:paraId="28C0ACAE" w14:textId="77777777" w:rsidTr="003D59B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64D058F" w14:textId="77777777" w:rsidR="00F476D2" w:rsidRPr="00F476D2" w:rsidRDefault="00F476D2" w:rsidP="00F476D2">
            <w:pPr>
              <w:ind w:left="113" w:right="113"/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DC50" w14:textId="77777777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Nazwa modułu (bloku przedmiotów): </w:t>
            </w:r>
          </w:p>
          <w:p w14:paraId="73DB0381" w14:textId="254097AB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42273C9" w14:textId="1D402D48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Kod modułu: M19</w:t>
            </w:r>
          </w:p>
        </w:tc>
      </w:tr>
      <w:tr w:rsidR="00F476D2" w:rsidRPr="00F476D2" w14:paraId="056AB3EE" w14:textId="77777777" w:rsidTr="000B4F8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AD4DB5" w14:textId="77777777" w:rsidR="00F476D2" w:rsidRPr="00F476D2" w:rsidRDefault="00F476D2" w:rsidP="00F476D2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29ED" w14:textId="77777777" w:rsidR="00F476D2" w:rsidRPr="00F476D2" w:rsidRDefault="00F476D2" w:rsidP="00F476D2">
            <w:pPr>
              <w:rPr>
                <w:b/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Nazwa przedmiotu: </w:t>
            </w:r>
          </w:p>
          <w:p w14:paraId="5DD8A6FD" w14:textId="47AE1C33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Podstawy telekomunikacji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5B8B2DD9" w14:textId="44E72DE7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Kod przedmiotu: AS</w:t>
            </w:r>
            <w:r w:rsidR="00FA34E7">
              <w:rPr>
                <w:sz w:val="24"/>
                <w:szCs w:val="24"/>
              </w:rPr>
              <w:t>K</w:t>
            </w:r>
            <w:r w:rsidRPr="00F476D2">
              <w:rPr>
                <w:sz w:val="24"/>
                <w:szCs w:val="24"/>
              </w:rPr>
              <w:t>-M1</w:t>
            </w:r>
          </w:p>
        </w:tc>
      </w:tr>
      <w:tr w:rsidR="00505FE4" w:rsidRPr="00F476D2" w14:paraId="1C7065A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85599F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CC1063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Nazwa jednostki organizacyjnej prowadzącej przedmiot / moduł:</w:t>
            </w:r>
          </w:p>
          <w:p w14:paraId="1E9D87D3" w14:textId="77777777" w:rsidR="00505FE4" w:rsidRPr="00F476D2" w:rsidRDefault="00A0655B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F476D2" w14:paraId="4DC885B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F93DEB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4F8C5B" w14:textId="7AD2D273" w:rsidR="00505FE4" w:rsidRPr="00F476D2" w:rsidRDefault="00505FE4" w:rsidP="00401EF4">
            <w:pPr>
              <w:rPr>
                <w:b/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Nazwa kierunku:</w:t>
            </w:r>
            <w:r w:rsidR="00F476D2" w:rsidRPr="00F476D2">
              <w:rPr>
                <w:sz w:val="24"/>
                <w:szCs w:val="24"/>
              </w:rPr>
              <w:t xml:space="preserve"> </w:t>
            </w:r>
            <w:r w:rsidR="00401EF4">
              <w:rPr>
                <w:sz w:val="24"/>
                <w:szCs w:val="24"/>
              </w:rPr>
              <w:br/>
            </w:r>
            <w:r w:rsidR="00F476D2" w:rsidRPr="00F476D2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F476D2" w14:paraId="5B6CD35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BE33F8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DC61F3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Nazwa specjalności:</w:t>
            </w:r>
            <w:r w:rsidR="00A0655B" w:rsidRPr="00F476D2">
              <w:rPr>
                <w:sz w:val="24"/>
                <w:szCs w:val="24"/>
              </w:rPr>
              <w:t xml:space="preserve"> /niewłaściwe skasować/</w:t>
            </w:r>
          </w:p>
          <w:p w14:paraId="10A66B3E" w14:textId="3F5F9214" w:rsidR="00505FE4" w:rsidRPr="00F476D2" w:rsidRDefault="00A0655B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Administracja systemów i sieci komputerowych</w:t>
            </w:r>
          </w:p>
        </w:tc>
      </w:tr>
      <w:tr w:rsidR="00505FE4" w:rsidRPr="00F476D2" w14:paraId="1F2B2B5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8F44B5A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B5FA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Forma studiów:</w:t>
            </w:r>
          </w:p>
          <w:p w14:paraId="29812272" w14:textId="3CB67350" w:rsidR="00505FE4" w:rsidRPr="00F476D2" w:rsidRDefault="00A456A5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</w:t>
            </w:r>
            <w:r w:rsidR="00F476D2" w:rsidRPr="00F476D2">
              <w:rPr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3519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Profil kształcenia:</w:t>
            </w:r>
          </w:p>
          <w:p w14:paraId="2DE8D713" w14:textId="4E9E129E" w:rsidR="00505FE4" w:rsidRPr="00F476D2" w:rsidRDefault="00F476D2" w:rsidP="00F77DC4">
            <w:pPr>
              <w:rPr>
                <w:b/>
                <w:bCs/>
                <w:sz w:val="24"/>
                <w:szCs w:val="24"/>
              </w:rPr>
            </w:pPr>
            <w:r w:rsidRPr="00F476D2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1AEE703" w14:textId="77777777" w:rsidR="00F476D2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Poziom studiów:</w:t>
            </w:r>
          </w:p>
          <w:p w14:paraId="588FC952" w14:textId="7EFE6D2A" w:rsidR="00505FE4" w:rsidRPr="00F476D2" w:rsidRDefault="00F476D2" w:rsidP="00F77DC4">
            <w:pPr>
              <w:rPr>
                <w:b/>
                <w:bCs/>
                <w:sz w:val="24"/>
                <w:szCs w:val="24"/>
              </w:rPr>
            </w:pPr>
            <w:r w:rsidRPr="00F476D2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F476D2" w14:paraId="7E807A6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29F581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345A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Rok / semestr: </w:t>
            </w:r>
          </w:p>
          <w:p w14:paraId="2931160C" w14:textId="34BF09B2" w:rsidR="00505FE4" w:rsidRPr="00F476D2" w:rsidRDefault="00F476D2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A6C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Status przedmiotu /modułu:</w:t>
            </w:r>
          </w:p>
          <w:p w14:paraId="16F636B1" w14:textId="758E921F" w:rsidR="00505FE4" w:rsidRPr="00F476D2" w:rsidRDefault="00F476D2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9CD586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Język przedmiotu / modułu:</w:t>
            </w:r>
          </w:p>
          <w:p w14:paraId="61B882D8" w14:textId="1D5C4039" w:rsidR="00505FE4" w:rsidRPr="00F476D2" w:rsidRDefault="00F476D2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F476D2" w14:paraId="0684C57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E48468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4C3E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  <w:p w14:paraId="7751C4C8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19D4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A685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0140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D249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12C8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FD481D0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inne </w:t>
            </w:r>
            <w:r w:rsidRPr="00F476D2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F476D2" w14:paraId="28B0B97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98CD03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6FDB0F3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7A3158" w14:textId="25403B45" w:rsidR="00505FE4" w:rsidRPr="00F476D2" w:rsidRDefault="00A456A5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C3D95C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65079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FA18AF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91CC89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60913E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EC7B7B7" w14:textId="77777777" w:rsidR="00505FE4" w:rsidRPr="00F476D2" w:rsidRDefault="00505FE4" w:rsidP="00505FE4">
      <w:pPr>
        <w:rPr>
          <w:sz w:val="24"/>
          <w:szCs w:val="24"/>
        </w:rPr>
      </w:pPr>
    </w:p>
    <w:p w14:paraId="6EDFA4C5" w14:textId="77777777" w:rsidR="00505FE4" w:rsidRPr="00F476D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F476D2" w14:paraId="159994D2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09BD" w14:textId="77777777" w:rsidR="00505FE4" w:rsidRPr="00F476D2" w:rsidRDefault="00505FE4" w:rsidP="00F77DC4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Koordynator przedmiotu / modułu</w:t>
            </w:r>
            <w:r w:rsidRPr="00F476D2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9F47FD" w14:textId="549F9C93" w:rsidR="00505FE4" w:rsidRPr="00F476D2" w:rsidRDefault="00F476D2" w:rsidP="00F77DC4">
            <w:pPr>
              <w:rPr>
                <w:b/>
                <w:bCs/>
                <w:sz w:val="24"/>
                <w:szCs w:val="24"/>
              </w:rPr>
            </w:pPr>
            <w:r w:rsidRPr="00F476D2">
              <w:rPr>
                <w:b/>
                <w:bCs/>
                <w:sz w:val="24"/>
                <w:szCs w:val="24"/>
              </w:rPr>
              <w:t>dr hab. inż. Maciej Czyżak</w:t>
            </w:r>
          </w:p>
        </w:tc>
      </w:tr>
      <w:tr w:rsidR="00F476D2" w:rsidRPr="00F476D2" w14:paraId="5C053E5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02F2" w14:textId="77777777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Prowadzący zajęcia</w:t>
            </w:r>
            <w:r w:rsidRPr="00F476D2">
              <w:t>*</w:t>
            </w:r>
          </w:p>
          <w:p w14:paraId="4F50E2C4" w14:textId="77777777" w:rsidR="00F476D2" w:rsidRPr="00F476D2" w:rsidRDefault="00F476D2" w:rsidP="00F476D2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865C6" w14:textId="015EEE77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b/>
                <w:bCs/>
                <w:sz w:val="24"/>
                <w:szCs w:val="24"/>
              </w:rPr>
              <w:t>dr hab. inż. Maciej Czyżak</w:t>
            </w:r>
          </w:p>
        </w:tc>
      </w:tr>
      <w:tr w:rsidR="00F476D2" w:rsidRPr="00F476D2" w14:paraId="628BD9E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482D" w14:textId="77777777" w:rsidR="00F476D2" w:rsidRPr="00F476D2" w:rsidRDefault="00F476D2" w:rsidP="00F476D2">
            <w:pPr>
              <w:spacing w:before="120" w:after="12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21CF0" w14:textId="77777777" w:rsidR="00F476D2" w:rsidRPr="00F476D2" w:rsidRDefault="00F476D2" w:rsidP="00F476D2">
            <w:pPr>
              <w:tabs>
                <w:tab w:val="left" w:pos="191"/>
              </w:tabs>
              <w:ind w:left="-27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Zaznajomienie z podstawowymi zasadami przetwarzania sygnałów ciągłych i dyskretnych. Przedstawienie  celi i zasad filtracji sygnałów oraz celi i właściwości modulacji sygnałów. Przekazanie wiedzy w zakresie: co to jest dziedzina czasu i częstotliwości, twierdzenie </w:t>
            </w:r>
            <w:proofErr w:type="spellStart"/>
            <w:r w:rsidRPr="00F476D2">
              <w:rPr>
                <w:sz w:val="24"/>
                <w:szCs w:val="24"/>
              </w:rPr>
              <w:t>Raileigha</w:t>
            </w:r>
            <w:proofErr w:type="spellEnd"/>
            <w:r w:rsidRPr="00F476D2">
              <w:rPr>
                <w:sz w:val="24"/>
                <w:szCs w:val="24"/>
              </w:rPr>
              <w:t xml:space="preserve"> oraz twierdzenie o próbkowaniu. Zaznajomienie z podstawowymi pojęciami i terminologią stosowaną przy przetwarzaniu sygnałów. </w:t>
            </w:r>
          </w:p>
          <w:p w14:paraId="271EC582" w14:textId="215CF17D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Nauczenie opisywania sygnału zarówno jako funkcji czasu jak i częstotliwości.</w:t>
            </w:r>
          </w:p>
        </w:tc>
      </w:tr>
      <w:tr w:rsidR="00F476D2" w:rsidRPr="00F476D2" w14:paraId="645E4115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3440CD" w14:textId="77777777" w:rsidR="00F476D2" w:rsidRPr="00F476D2" w:rsidRDefault="00F476D2" w:rsidP="00F476D2">
            <w:pPr>
              <w:spacing w:before="120" w:after="12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A6BAEF" w14:textId="77777777" w:rsidR="00F476D2" w:rsidRPr="00F476D2" w:rsidRDefault="00F476D2" w:rsidP="00F476D2">
            <w:pPr>
              <w:rPr>
                <w:sz w:val="24"/>
                <w:szCs w:val="24"/>
              </w:rPr>
            </w:pPr>
          </w:p>
        </w:tc>
      </w:tr>
    </w:tbl>
    <w:p w14:paraId="0EF3AFCE" w14:textId="77777777" w:rsidR="00505FE4" w:rsidRPr="00F476D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476D2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5AC17E7" w14:textId="77777777" w:rsidR="00505FE4" w:rsidRPr="00F476D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476D2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261DB6E3" w14:textId="77777777" w:rsidR="00505FE4" w:rsidRPr="00F476D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F476D2" w14:paraId="124461DF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CFDDE42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F476D2" w14:paraId="0EA50DEE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6B5DF5" w14:textId="77777777" w:rsidR="00505FE4" w:rsidRPr="00F476D2" w:rsidRDefault="00505FE4" w:rsidP="00F77DC4">
            <w:pPr>
              <w:rPr>
                <w:sz w:val="22"/>
                <w:szCs w:val="22"/>
              </w:rPr>
            </w:pPr>
            <w:r w:rsidRPr="00F476D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0077D1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015169" w14:textId="77777777" w:rsidR="00505FE4" w:rsidRPr="00F476D2" w:rsidRDefault="00505FE4" w:rsidP="00F77DC4">
            <w:pPr>
              <w:jc w:val="center"/>
              <w:rPr>
                <w:sz w:val="22"/>
                <w:szCs w:val="22"/>
              </w:rPr>
            </w:pPr>
            <w:r w:rsidRPr="00F476D2">
              <w:rPr>
                <w:sz w:val="22"/>
                <w:szCs w:val="22"/>
              </w:rPr>
              <w:t xml:space="preserve">Kod kierunkowego efektu </w:t>
            </w:r>
          </w:p>
          <w:p w14:paraId="5C9D03BB" w14:textId="77777777" w:rsidR="00505FE4" w:rsidRPr="00F476D2" w:rsidRDefault="00505FE4" w:rsidP="00F77DC4">
            <w:pPr>
              <w:jc w:val="center"/>
              <w:rPr>
                <w:sz w:val="22"/>
                <w:szCs w:val="22"/>
              </w:rPr>
            </w:pPr>
            <w:r w:rsidRPr="00F476D2">
              <w:rPr>
                <w:sz w:val="22"/>
                <w:szCs w:val="22"/>
              </w:rPr>
              <w:t>uczenia się</w:t>
            </w:r>
          </w:p>
        </w:tc>
      </w:tr>
      <w:tr w:rsidR="00F476D2" w:rsidRPr="00F476D2" w14:paraId="4035251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13A3" w14:textId="6C3E723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424C8D" w14:textId="32B088A4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Znajomość sposobów opisu sygnałów w dziedzinie czasu oraz podstawowych parametrów sygnału jako funkcji czasu lub częstotliwości.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F8C46" w14:textId="3976BB58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K_W01, K_W02</w:t>
            </w:r>
          </w:p>
        </w:tc>
      </w:tr>
      <w:tr w:rsidR="00F476D2" w:rsidRPr="00F476D2" w14:paraId="11C4EC4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682E" w14:textId="1AFDE88D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F291B7" w14:textId="19CF2AF0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Zna podstawowe techniki modulacji i przesyłania sygnałów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CEDA0" w14:textId="3BAEF821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K_W08</w:t>
            </w:r>
          </w:p>
        </w:tc>
      </w:tr>
      <w:tr w:rsidR="00F476D2" w:rsidRPr="00F476D2" w14:paraId="6429931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B291" w14:textId="4271D3A5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343CCA" w14:textId="23D129A0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Rozumie rolę różnego  rodzaju  filtrów, w tym filtrów cyfrowych.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0299" w14:textId="2A3699F2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K_W02</w:t>
            </w:r>
          </w:p>
        </w:tc>
      </w:tr>
      <w:tr w:rsidR="00F476D2" w:rsidRPr="00F476D2" w14:paraId="390FF6F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3F63" w14:textId="0BBCA2F2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7584DD" w14:textId="5EC3E312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Jest zorientowany w systemach współczesnych sieci telekomunikacyjnych i teleinformatycznych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7128F" w14:textId="1BEB1C7B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K_W04</w:t>
            </w:r>
          </w:p>
        </w:tc>
      </w:tr>
      <w:tr w:rsidR="00F476D2" w:rsidRPr="00F476D2" w14:paraId="7CD471E8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C3FC" w14:textId="25B06696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8701D" w14:textId="7B5C6267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Rozumie rolę i znaczenie prostej i odwrotnej transformaty Fouriera w analizie i syntezie sygnałów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1F303" w14:textId="2238086C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K_W01, K_W04</w:t>
            </w:r>
          </w:p>
        </w:tc>
      </w:tr>
      <w:tr w:rsidR="00F476D2" w:rsidRPr="00F476D2" w14:paraId="41A22AA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DDD8" w14:textId="5AA7EC94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5B575" w14:textId="772BBF55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Zna ogólny podział systemów teleinformacyjnych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F2B70" w14:textId="64580A5A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K_W04</w:t>
            </w:r>
          </w:p>
        </w:tc>
      </w:tr>
      <w:tr w:rsidR="00F476D2" w:rsidRPr="00F476D2" w14:paraId="34E8875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F12A" w14:textId="48370C86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6F8238" w14:textId="02E84E45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Potrafi uszczegółowić  wiedzę z zakresu telekomunikacji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36D65" w14:textId="250F5B86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K_U01</w:t>
            </w:r>
          </w:p>
        </w:tc>
      </w:tr>
      <w:tr w:rsidR="00F476D2" w:rsidRPr="00F476D2" w14:paraId="36A119F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0C85" w14:textId="5936EED5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532F51" w14:textId="2B755957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Interesuje się postępem w dziedzinie telekomunikacji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B30EF" w14:textId="4FF1310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K_U06</w:t>
            </w:r>
          </w:p>
        </w:tc>
      </w:tr>
      <w:tr w:rsidR="00F476D2" w:rsidRPr="00F476D2" w14:paraId="6A2DE72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DE98" w14:textId="72F2ABE3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E4557" w14:textId="62B91534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Pracując w zespole wymienia opinie i w drodze dyskusji osiąga lub negocjuje kompromisowe rozwiązanie problemów.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6BF19" w14:textId="716F61E6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K-U02</w:t>
            </w:r>
          </w:p>
        </w:tc>
      </w:tr>
      <w:tr w:rsidR="00F476D2" w:rsidRPr="00F476D2" w14:paraId="2917313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DBA" w14:textId="5D8C209F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893DA4" w14:textId="63CC540B" w:rsidR="00F476D2" w:rsidRPr="00F476D2" w:rsidRDefault="00F476D2" w:rsidP="00F476D2">
            <w:pPr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Potrafi współpracować ze specjalistami innych branż.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EAD33" w14:textId="30C1137F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K_K04</w:t>
            </w:r>
          </w:p>
        </w:tc>
      </w:tr>
      <w:tr w:rsidR="00505FE4" w:rsidRPr="00F476D2" w14:paraId="17CA015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9C864A5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F476D2" w14:paraId="4D7D3D9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BA1E93B" w14:textId="77777777" w:rsidR="00505FE4" w:rsidRPr="00F476D2" w:rsidRDefault="00505FE4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F476D2" w14:paraId="39AAE1CF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DD1EF8" w14:textId="77777777" w:rsidR="00F476D2" w:rsidRPr="00F476D2" w:rsidRDefault="00F476D2" w:rsidP="00F476D2">
            <w:pPr>
              <w:spacing w:before="120"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Podstawowe miary jakości sygnałów w dziedzinie czasu. </w:t>
            </w:r>
          </w:p>
          <w:p w14:paraId="6CFA074D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Transformata prosta i odwrotna Fouriera. </w:t>
            </w:r>
          </w:p>
          <w:p w14:paraId="4EF714E0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Podstawowe właściwości transformaty Fouriera. </w:t>
            </w:r>
          </w:p>
          <w:p w14:paraId="77E8B19C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Wyznaczanie odpowiedzi systemu liniowego na dowolny sygnał wejściowy. </w:t>
            </w:r>
          </w:p>
          <w:p w14:paraId="34F29E84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Definicje pasma widma. </w:t>
            </w:r>
          </w:p>
          <w:p w14:paraId="5AB7F6B5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Podstawowe rodzaje filtrów. </w:t>
            </w:r>
          </w:p>
          <w:p w14:paraId="5E8065E7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Stabilność filtrów. </w:t>
            </w:r>
          </w:p>
          <w:p w14:paraId="7ED23B30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Transformaty sygnałów okresowych. </w:t>
            </w:r>
          </w:p>
          <w:p w14:paraId="62358C55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Twierdzenie </w:t>
            </w:r>
            <w:proofErr w:type="spellStart"/>
            <w:r w:rsidRPr="00F476D2">
              <w:rPr>
                <w:sz w:val="24"/>
                <w:szCs w:val="24"/>
              </w:rPr>
              <w:t>Raileigha</w:t>
            </w:r>
            <w:proofErr w:type="spellEnd"/>
            <w:r w:rsidRPr="00F476D2">
              <w:rPr>
                <w:sz w:val="24"/>
                <w:szCs w:val="24"/>
              </w:rPr>
              <w:t xml:space="preserve">. </w:t>
            </w:r>
          </w:p>
          <w:p w14:paraId="3B55884C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Kanoniczna reprezentacja sygnałów pasmowo-przepustowych. </w:t>
            </w:r>
          </w:p>
          <w:p w14:paraId="5B5AA945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Modulacja amplitudy, częstotliwości i fazy sygnałów ciągłych.</w:t>
            </w:r>
          </w:p>
          <w:p w14:paraId="401C97DB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Modulacje sygnałów impulsowych. </w:t>
            </w:r>
          </w:p>
          <w:p w14:paraId="23FA7398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Podstawowe modulacje sygnałów cyfrowych. </w:t>
            </w:r>
          </w:p>
          <w:p w14:paraId="5A314930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Modulatory i demodulatory. </w:t>
            </w:r>
          </w:p>
          <w:p w14:paraId="2FD18E68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Prosta i odwrotna dyskretna transformata Fouriera.  </w:t>
            </w:r>
          </w:p>
          <w:p w14:paraId="1550E8B3" w14:textId="77777777" w:rsidR="00F476D2" w:rsidRPr="00F476D2" w:rsidRDefault="00F476D2" w:rsidP="00F476D2">
            <w:pPr>
              <w:spacing w:line="280" w:lineRule="exact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Twierdzenie o próbkowaniu. </w:t>
            </w:r>
          </w:p>
          <w:p w14:paraId="5BFBE85A" w14:textId="77777777" w:rsidR="00F476D2" w:rsidRPr="00F476D2" w:rsidRDefault="00F476D2" w:rsidP="00F476D2">
            <w:pPr>
              <w:rPr>
                <w:sz w:val="24"/>
                <w:szCs w:val="24"/>
              </w:rPr>
            </w:pPr>
            <w:proofErr w:type="spellStart"/>
            <w:r w:rsidRPr="00F476D2">
              <w:rPr>
                <w:sz w:val="24"/>
                <w:szCs w:val="24"/>
              </w:rPr>
              <w:t>Aliasing</w:t>
            </w:r>
            <w:proofErr w:type="spellEnd"/>
            <w:r w:rsidRPr="00F476D2">
              <w:rPr>
                <w:sz w:val="24"/>
                <w:szCs w:val="24"/>
              </w:rPr>
              <w:t xml:space="preserve"> w dziedzinie czasu i częstotliwości.</w:t>
            </w:r>
          </w:p>
          <w:p w14:paraId="58B1D7A6" w14:textId="77777777" w:rsidR="00505FE4" w:rsidRPr="00F476D2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F476D2" w14:paraId="48691F7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BA58841" w14:textId="77777777" w:rsidR="00505FE4" w:rsidRPr="00F476D2" w:rsidRDefault="00505FE4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F476D2" w14:paraId="7FE2220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3E83FBF" w14:textId="77777777" w:rsidR="00505FE4" w:rsidRPr="00F476D2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F476D2" w14:paraId="1A34637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13F733B" w14:textId="77777777" w:rsidR="00505FE4" w:rsidRPr="00F476D2" w:rsidRDefault="00505FE4" w:rsidP="00F77DC4">
            <w:pPr>
              <w:pStyle w:val="Nagwek1"/>
              <w:rPr>
                <w:szCs w:val="24"/>
              </w:rPr>
            </w:pPr>
            <w:r w:rsidRPr="00F476D2">
              <w:rPr>
                <w:szCs w:val="24"/>
              </w:rPr>
              <w:t>Laboratorium</w:t>
            </w:r>
          </w:p>
        </w:tc>
      </w:tr>
      <w:tr w:rsidR="00505FE4" w:rsidRPr="00F476D2" w14:paraId="7F95AC3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D7CB0D" w14:textId="77777777" w:rsidR="00505FE4" w:rsidRPr="00F476D2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F476D2" w14:paraId="2AA4C96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BFD2C9A" w14:textId="77777777" w:rsidR="00505FE4" w:rsidRPr="00F476D2" w:rsidRDefault="00505FE4" w:rsidP="00F77DC4">
            <w:pPr>
              <w:pStyle w:val="Nagwek1"/>
              <w:rPr>
                <w:szCs w:val="24"/>
              </w:rPr>
            </w:pPr>
            <w:r w:rsidRPr="00F476D2">
              <w:rPr>
                <w:szCs w:val="24"/>
              </w:rPr>
              <w:t>Projekt</w:t>
            </w:r>
          </w:p>
        </w:tc>
      </w:tr>
      <w:tr w:rsidR="00505FE4" w:rsidRPr="00F476D2" w14:paraId="550DCFE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ECFCD90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F476D2" w14:paraId="113B9B6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DEE7CEF" w14:textId="77777777" w:rsidR="00505FE4" w:rsidRPr="00F476D2" w:rsidRDefault="00505FE4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F476D2" w14:paraId="4249EA26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C51881" w14:textId="77777777" w:rsidR="00505FE4" w:rsidRPr="00F476D2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F476D2" w14:paraId="66209B2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8A8931D" w14:textId="77777777" w:rsidR="00505FE4" w:rsidRPr="00F476D2" w:rsidRDefault="00505FE4" w:rsidP="00F77DC4">
            <w:pPr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F476D2" w14:paraId="3BE2C6A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EDC672" w14:textId="77777777" w:rsidR="00505FE4" w:rsidRPr="00F476D2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05EABF58" w14:textId="77777777" w:rsidR="00505FE4" w:rsidRPr="00F476D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F476D2" w:rsidRPr="00F476D2" w14:paraId="5A720654" w14:textId="77777777" w:rsidTr="00F476D2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56EE" w14:textId="77777777" w:rsidR="00F476D2" w:rsidRPr="00F476D2" w:rsidRDefault="00F476D2" w:rsidP="00F476D2">
            <w:pPr>
              <w:spacing w:before="120" w:after="12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E75FC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1. </w:t>
            </w:r>
            <w:r w:rsidRPr="00F476D2">
              <w:rPr>
                <w:sz w:val="24"/>
                <w:szCs w:val="24"/>
              </w:rPr>
              <w:tab/>
              <w:t>R. Read: Telekomunikacja, WKŁ 2000</w:t>
            </w:r>
          </w:p>
          <w:p w14:paraId="25C0EC1C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2. </w:t>
            </w:r>
            <w:r w:rsidRPr="00F476D2">
              <w:rPr>
                <w:sz w:val="24"/>
                <w:szCs w:val="24"/>
              </w:rPr>
              <w:tab/>
              <w:t xml:space="preserve">B. P. </w:t>
            </w:r>
            <w:proofErr w:type="spellStart"/>
            <w:r w:rsidRPr="00F476D2">
              <w:rPr>
                <w:sz w:val="24"/>
                <w:szCs w:val="24"/>
              </w:rPr>
              <w:t>Lathi</w:t>
            </w:r>
            <w:proofErr w:type="spellEnd"/>
            <w:r w:rsidRPr="00F476D2">
              <w:rPr>
                <w:sz w:val="24"/>
                <w:szCs w:val="24"/>
              </w:rPr>
              <w:t>: Systemy telekomunikacyjne.</w:t>
            </w:r>
          </w:p>
          <w:p w14:paraId="752EC46A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3.   R. G. </w:t>
            </w:r>
            <w:proofErr w:type="spellStart"/>
            <w:r w:rsidRPr="00F476D2">
              <w:rPr>
                <w:sz w:val="24"/>
                <w:szCs w:val="24"/>
              </w:rPr>
              <w:t>Lyons</w:t>
            </w:r>
            <w:proofErr w:type="spellEnd"/>
            <w:r w:rsidRPr="00F476D2">
              <w:rPr>
                <w:sz w:val="24"/>
                <w:szCs w:val="24"/>
              </w:rPr>
              <w:t>: Wprowadzenie do cyfrowego przetwarzania sygnałów, WKŁ 2000</w:t>
            </w:r>
          </w:p>
          <w:p w14:paraId="1E31FE79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3. </w:t>
            </w:r>
            <w:r w:rsidRPr="00F476D2">
              <w:rPr>
                <w:sz w:val="24"/>
                <w:szCs w:val="24"/>
              </w:rPr>
              <w:tab/>
              <w:t>T. P. Zieliński: Cyfrowe przetwarzanie sygnałów, 2007</w:t>
            </w:r>
          </w:p>
          <w:p w14:paraId="4302B8A2" w14:textId="77777777" w:rsidR="00F476D2" w:rsidRPr="00F476D2" w:rsidRDefault="00F476D2" w:rsidP="00F476D2">
            <w:pPr>
              <w:rPr>
                <w:sz w:val="24"/>
                <w:szCs w:val="24"/>
              </w:rPr>
            </w:pPr>
          </w:p>
        </w:tc>
      </w:tr>
      <w:tr w:rsidR="00F476D2" w:rsidRPr="00F476D2" w14:paraId="42D563F6" w14:textId="77777777" w:rsidTr="00F476D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986F" w14:textId="77777777" w:rsidR="00F476D2" w:rsidRPr="00F476D2" w:rsidRDefault="00F476D2" w:rsidP="00F476D2">
            <w:pPr>
              <w:spacing w:before="120" w:after="12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FC2FA9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1. </w:t>
            </w:r>
            <w:r w:rsidRPr="00F476D2">
              <w:rPr>
                <w:sz w:val="24"/>
                <w:szCs w:val="24"/>
              </w:rPr>
              <w:tab/>
              <w:t xml:space="preserve">J. </w:t>
            </w:r>
            <w:proofErr w:type="spellStart"/>
            <w:r w:rsidRPr="00F476D2">
              <w:rPr>
                <w:sz w:val="24"/>
                <w:szCs w:val="24"/>
              </w:rPr>
              <w:t>Szabatin</w:t>
            </w:r>
            <w:proofErr w:type="spellEnd"/>
            <w:r w:rsidRPr="00F476D2">
              <w:rPr>
                <w:sz w:val="24"/>
                <w:szCs w:val="24"/>
              </w:rPr>
              <w:t>: Podstawy teorii sygnałów, 2000</w:t>
            </w:r>
          </w:p>
          <w:p w14:paraId="2BBD6014" w14:textId="77777777" w:rsidR="00F476D2" w:rsidRPr="00F476D2" w:rsidRDefault="00F476D2" w:rsidP="00F476D2">
            <w:p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2. </w:t>
            </w:r>
            <w:r w:rsidRPr="00F476D2">
              <w:rPr>
                <w:sz w:val="24"/>
                <w:szCs w:val="24"/>
              </w:rPr>
              <w:tab/>
              <w:t>J. Wojciechowski: Sygnały i systemy, Oficyna Wydawnicza Politechniki Warszawskiej 1998</w:t>
            </w:r>
          </w:p>
          <w:p w14:paraId="6509C4F2" w14:textId="77777777" w:rsidR="00F476D2" w:rsidRPr="00F476D2" w:rsidRDefault="00F476D2" w:rsidP="00F476D2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F476D2" w14:paraId="5BB9BDA4" w14:textId="77777777" w:rsidTr="00F476D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AB5D" w14:textId="77777777" w:rsidR="00505FE4" w:rsidRPr="00F476D2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2BDD7" w14:textId="3A1E0FC0" w:rsidR="00505FE4" w:rsidRPr="00F476D2" w:rsidRDefault="00F476D2" w:rsidP="00A0655B">
            <w:pPr>
              <w:ind w:left="72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Wykład</w:t>
            </w:r>
          </w:p>
        </w:tc>
      </w:tr>
      <w:tr w:rsidR="00505FE4" w:rsidRPr="00F476D2" w14:paraId="1F0C39B4" w14:textId="77777777" w:rsidTr="00F476D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AD22ED" w14:textId="77777777" w:rsidR="00505FE4" w:rsidRPr="00F476D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Metody kształcenia z wykorzystaniem metod </w:t>
            </w:r>
            <w:r w:rsidRPr="00F476D2">
              <w:rPr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21E2F2" w14:textId="133200B6" w:rsidR="00505FE4" w:rsidRPr="00F476D2" w:rsidRDefault="00401EF4" w:rsidP="00A0655B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Nie dotyczy</w:t>
            </w:r>
          </w:p>
        </w:tc>
      </w:tr>
    </w:tbl>
    <w:p w14:paraId="330E756C" w14:textId="77777777" w:rsidR="00505FE4" w:rsidRPr="00F476D2" w:rsidRDefault="00505FE4" w:rsidP="00505FE4">
      <w:pPr>
        <w:rPr>
          <w:sz w:val="22"/>
          <w:szCs w:val="22"/>
        </w:rPr>
      </w:pPr>
      <w:r w:rsidRPr="00F476D2">
        <w:rPr>
          <w:sz w:val="22"/>
          <w:szCs w:val="22"/>
        </w:rPr>
        <w:t>* Literatura może być zmieniona po akceptacji Dyrektora Instytutu</w:t>
      </w:r>
    </w:p>
    <w:p w14:paraId="4CBB9191" w14:textId="77777777" w:rsidR="00505FE4" w:rsidRPr="00F476D2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F476D2" w14:paraId="64B1CE1C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2CC3FA4" w14:textId="77777777" w:rsidR="00505FE4" w:rsidRPr="00F476D2" w:rsidRDefault="00505FE4" w:rsidP="00F77DC4">
            <w:pPr>
              <w:jc w:val="center"/>
              <w:rPr>
                <w:sz w:val="22"/>
                <w:szCs w:val="22"/>
              </w:rPr>
            </w:pPr>
            <w:r w:rsidRPr="00F476D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259DD" w14:textId="77777777" w:rsidR="00505FE4" w:rsidRPr="00F476D2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552E1A3F" w14:textId="77777777" w:rsidR="00505FE4" w:rsidRPr="00F476D2" w:rsidRDefault="00505FE4" w:rsidP="00F77DC4">
            <w:pPr>
              <w:jc w:val="center"/>
              <w:rPr>
                <w:sz w:val="18"/>
                <w:szCs w:val="18"/>
              </w:rPr>
            </w:pPr>
            <w:r w:rsidRPr="00F476D2">
              <w:rPr>
                <w:sz w:val="18"/>
                <w:szCs w:val="18"/>
              </w:rPr>
              <w:t>Nr efektu uczenia się/grupy efektów</w:t>
            </w:r>
            <w:r w:rsidRPr="00F476D2">
              <w:rPr>
                <w:sz w:val="18"/>
                <w:szCs w:val="18"/>
              </w:rPr>
              <w:br/>
            </w:r>
          </w:p>
        </w:tc>
      </w:tr>
      <w:tr w:rsidR="00F476D2" w:rsidRPr="00F476D2" w14:paraId="53A3338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EAB5" w14:textId="2522DC85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Kolokwium na wykładzie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04CFC4" w14:textId="457293C9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1 - 8</w:t>
            </w:r>
          </w:p>
        </w:tc>
      </w:tr>
      <w:tr w:rsidR="00F476D2" w:rsidRPr="00F476D2" w14:paraId="01277F02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552F" w14:textId="579C6C12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Egzamin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9ACD0" w14:textId="26EAD784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1 - 8</w:t>
            </w:r>
          </w:p>
        </w:tc>
      </w:tr>
      <w:tr w:rsidR="00F476D2" w:rsidRPr="00F476D2" w14:paraId="4B663F9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223A" w14:textId="1A5AA8CA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Dyskusja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DF53F" w14:textId="230A0BF3" w:rsidR="00F476D2" w:rsidRPr="00F476D2" w:rsidRDefault="00F476D2" w:rsidP="00F476D2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9,10</w:t>
            </w:r>
          </w:p>
        </w:tc>
      </w:tr>
      <w:tr w:rsidR="00505FE4" w:rsidRPr="00F476D2" w14:paraId="4659456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A24532" w14:textId="77777777" w:rsidR="00505FE4" w:rsidRPr="00F476D2" w:rsidRDefault="00505FE4" w:rsidP="00F77DC4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84551A0" w14:textId="6C2ADD6D" w:rsidR="00505FE4" w:rsidRPr="00F476D2" w:rsidRDefault="00F476D2" w:rsidP="00F77DC4">
            <w:pPr>
              <w:rPr>
                <w:sz w:val="22"/>
                <w:szCs w:val="22"/>
              </w:rPr>
            </w:pPr>
            <w:r w:rsidRPr="00F476D2">
              <w:rPr>
                <w:sz w:val="24"/>
                <w:szCs w:val="24"/>
              </w:rPr>
              <w:t>Student oceniany jest na podstawie 2 kolokwiów w trakcie semestru oraz egzaminu w trakcie sesji</w:t>
            </w:r>
          </w:p>
        </w:tc>
      </w:tr>
    </w:tbl>
    <w:p w14:paraId="69C7ADC5" w14:textId="77777777" w:rsidR="00505FE4" w:rsidRPr="00F476D2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F476D2" w14:paraId="1825E92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62515C" w14:textId="77777777" w:rsidR="00505FE4" w:rsidRPr="00F476D2" w:rsidRDefault="00505FE4" w:rsidP="00F77DC4">
            <w:pPr>
              <w:jc w:val="center"/>
              <w:rPr>
                <w:b/>
              </w:rPr>
            </w:pPr>
          </w:p>
          <w:p w14:paraId="52D7F463" w14:textId="77777777" w:rsidR="00505FE4" w:rsidRPr="00F476D2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NAKŁAD PRACY STUDENTA</w:t>
            </w:r>
          </w:p>
          <w:p w14:paraId="41C75C1F" w14:textId="77777777" w:rsidR="00505FE4" w:rsidRPr="00F476D2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F476D2" w14:paraId="4CCAE0D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6E597C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016B9523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44FDD7" w14:textId="77777777" w:rsidR="00505FE4" w:rsidRPr="00F476D2" w:rsidRDefault="00505FE4" w:rsidP="00F77DC4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F476D2" w14:paraId="4799CBF8" w14:textId="77777777" w:rsidTr="00F476D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0DA8" w14:textId="77777777" w:rsidR="00505FE4" w:rsidRPr="00F476D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FBA" w14:textId="77777777" w:rsidR="00505FE4" w:rsidRPr="00F476D2" w:rsidRDefault="00505FE4" w:rsidP="00F77DC4">
            <w:pPr>
              <w:jc w:val="center"/>
            </w:pPr>
            <w:r w:rsidRPr="00F476D2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772B" w14:textId="77777777" w:rsidR="00505FE4" w:rsidRPr="00F476D2" w:rsidRDefault="00505FE4" w:rsidP="00F77DC4">
            <w:pPr>
              <w:jc w:val="center"/>
            </w:pPr>
            <w:r w:rsidRPr="00F476D2">
              <w:t xml:space="preserve">W tym zajęcia powiązane </w:t>
            </w:r>
            <w:r w:rsidRPr="00F476D2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0EC62DF" w14:textId="77777777" w:rsidR="00505FE4" w:rsidRPr="00F476D2" w:rsidRDefault="00505FE4" w:rsidP="00F77DC4">
            <w:pPr>
              <w:jc w:val="center"/>
              <w:rPr>
                <w:color w:val="FF0000"/>
              </w:rPr>
            </w:pPr>
            <w:r w:rsidRPr="00F476D2">
              <w:t>W tym udział w zajęciach przeprowadzanych z wykorzystaniem metod i</w:t>
            </w:r>
            <w:r w:rsidR="00A4490B" w:rsidRPr="00F476D2">
              <w:t> </w:t>
            </w:r>
            <w:r w:rsidRPr="00F476D2">
              <w:t>technik kształcenia na odległość</w:t>
            </w:r>
          </w:p>
        </w:tc>
      </w:tr>
      <w:tr w:rsidR="00F476D2" w:rsidRPr="00F476D2" w14:paraId="223FEA4B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C374" w14:textId="77777777" w:rsidR="00F476D2" w:rsidRPr="00F476D2" w:rsidRDefault="00F476D2" w:rsidP="00F476D2">
            <w:pPr>
              <w:spacing w:before="60" w:after="6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3B98" w14:textId="6030B502" w:rsidR="00F476D2" w:rsidRPr="00F476D2" w:rsidRDefault="00A456A5" w:rsidP="00F47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F2D7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BD38F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253CAFB4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4D1" w14:textId="77777777" w:rsidR="00F476D2" w:rsidRPr="00F476D2" w:rsidRDefault="00F476D2" w:rsidP="00F476D2">
            <w:pPr>
              <w:spacing w:before="60" w:after="60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5A09" w14:textId="5998E5F8" w:rsidR="00F476D2" w:rsidRPr="00F476D2" w:rsidRDefault="00A456A5" w:rsidP="00F47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E960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0D78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65771777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50A7" w14:textId="77777777" w:rsidR="00F476D2" w:rsidRPr="00F476D2" w:rsidRDefault="00F476D2" w:rsidP="00F476D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476D2">
              <w:rPr>
                <w:sz w:val="24"/>
                <w:szCs w:val="24"/>
              </w:rPr>
              <w:t>Udział w ćwiczeniach audytoryjnych</w:t>
            </w:r>
            <w:r w:rsidRPr="00F476D2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DC59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3FB0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5186E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2493FEB9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1277" w14:textId="77777777" w:rsidR="00F476D2" w:rsidRPr="00F476D2" w:rsidRDefault="00F476D2" w:rsidP="00F47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17BA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12C2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094AA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7A2964B5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530" w14:textId="77777777" w:rsidR="00F476D2" w:rsidRPr="00F476D2" w:rsidRDefault="00F476D2" w:rsidP="00F47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Przygotowanie projektu / eseju / itp.</w:t>
            </w:r>
            <w:r w:rsidRPr="00F476D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B54D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3646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2D31B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7E542CBF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72E9" w14:textId="77777777" w:rsidR="00F476D2" w:rsidRPr="00F476D2" w:rsidRDefault="00F476D2" w:rsidP="00F47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1191" w14:textId="2516A162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8EA4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CEE71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4CD6937A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85D2" w14:textId="77777777" w:rsidR="00F476D2" w:rsidRPr="00F476D2" w:rsidRDefault="00F476D2" w:rsidP="00F47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B735" w14:textId="7039FE7F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5813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FB95B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28E97E63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8ABB" w14:textId="77777777" w:rsidR="00F476D2" w:rsidRPr="00F476D2" w:rsidRDefault="00F476D2" w:rsidP="00F476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18DB" w14:textId="7BE53C6E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32C5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D985A8" w14:textId="77777777" w:rsidR="00F476D2" w:rsidRPr="00F476D2" w:rsidRDefault="00F476D2" w:rsidP="00F476D2">
            <w:pPr>
              <w:jc w:val="center"/>
              <w:rPr>
                <w:sz w:val="24"/>
                <w:szCs w:val="24"/>
              </w:rPr>
            </w:pPr>
          </w:p>
        </w:tc>
      </w:tr>
      <w:tr w:rsidR="00F476D2" w:rsidRPr="00F476D2" w14:paraId="566F3FBB" w14:textId="77777777" w:rsidTr="00F476D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554A" w14:textId="77777777" w:rsidR="00F476D2" w:rsidRPr="00F476D2" w:rsidRDefault="00F476D2" w:rsidP="00F476D2">
            <w:pPr>
              <w:spacing w:before="60" w:after="60"/>
              <w:rPr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A9A3" w14:textId="244C3030" w:rsidR="00F476D2" w:rsidRPr="00F476D2" w:rsidRDefault="00F476D2" w:rsidP="00F476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75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9D11" w14:textId="77777777" w:rsidR="00F476D2" w:rsidRPr="00F476D2" w:rsidRDefault="00F476D2" w:rsidP="00F476D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C80A0" w14:textId="77777777" w:rsidR="00F476D2" w:rsidRPr="00F476D2" w:rsidRDefault="00F476D2" w:rsidP="00F476D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F476D2" w14:paraId="4E0B40AD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CDF53" w14:textId="77777777" w:rsidR="00505FE4" w:rsidRPr="00F476D2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E402655" w14:textId="0476AFB9" w:rsidR="00505FE4" w:rsidRPr="00F476D2" w:rsidRDefault="00F476D2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F476D2" w14:paraId="345B41A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D16B9" w14:textId="77777777" w:rsidR="00505FE4" w:rsidRPr="00F476D2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476D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11D83F0" w14:textId="1660BCD8" w:rsidR="00505FE4" w:rsidRPr="00F476D2" w:rsidRDefault="00F476D2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476D2">
              <w:rPr>
                <w:b/>
                <w:sz w:val="24"/>
                <w:szCs w:val="24"/>
              </w:rPr>
              <w:t>0 ECTS</w:t>
            </w:r>
          </w:p>
        </w:tc>
      </w:tr>
      <w:tr w:rsidR="00505FE4" w:rsidRPr="00F476D2" w14:paraId="3E6053E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2E86E" w14:textId="77777777" w:rsidR="00505FE4" w:rsidRPr="00F476D2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F476D2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CB9D5A" w14:textId="77777777" w:rsidR="00505FE4" w:rsidRPr="00F476D2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F476D2" w14:paraId="036891D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080507D" w14:textId="77777777" w:rsidR="00505FE4" w:rsidRPr="00F476D2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476D2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9C9764" w14:textId="497A2437" w:rsidR="00505FE4" w:rsidRPr="00F476D2" w:rsidRDefault="00A456A5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  <w:r w:rsidR="00F476D2" w:rsidRPr="00F476D2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5DB0065A" w14:textId="77777777" w:rsidR="00DB50E0" w:rsidRPr="00F476D2" w:rsidRDefault="00DB50E0" w:rsidP="00505FE4"/>
    <w:sectPr w:rsidR="00DB50E0" w:rsidRPr="00F476D2" w:rsidSect="006369D6">
      <w:footerReference w:type="even" r:id="rId6"/>
      <w:footerReference w:type="default" r:id="rId7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AA113" w14:textId="77777777" w:rsidR="00F476D2" w:rsidRDefault="00F476D2" w:rsidP="00505FE4">
      <w:r>
        <w:separator/>
      </w:r>
    </w:p>
  </w:endnote>
  <w:endnote w:type="continuationSeparator" w:id="0">
    <w:p w14:paraId="04A37FF4" w14:textId="77777777" w:rsidR="00F476D2" w:rsidRDefault="00F476D2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EB55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0F164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1E98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6F904F7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854AF" w14:textId="77777777" w:rsidR="00F476D2" w:rsidRDefault="00F476D2" w:rsidP="00505FE4">
      <w:r>
        <w:separator/>
      </w:r>
    </w:p>
  </w:footnote>
  <w:footnote w:type="continuationSeparator" w:id="0">
    <w:p w14:paraId="06A44EED" w14:textId="77777777" w:rsidR="00F476D2" w:rsidRDefault="00F476D2" w:rsidP="00505FE4">
      <w:r>
        <w:continuationSeparator/>
      </w:r>
    </w:p>
  </w:footnote>
  <w:footnote w:id="1">
    <w:p w14:paraId="00395831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6D2"/>
    <w:rsid w:val="000612C9"/>
    <w:rsid w:val="0023296F"/>
    <w:rsid w:val="00247A7F"/>
    <w:rsid w:val="002A7236"/>
    <w:rsid w:val="003F4A94"/>
    <w:rsid w:val="00401EF4"/>
    <w:rsid w:val="004F1DE0"/>
    <w:rsid w:val="00505FE4"/>
    <w:rsid w:val="006369D6"/>
    <w:rsid w:val="006C7550"/>
    <w:rsid w:val="00701261"/>
    <w:rsid w:val="007A34A0"/>
    <w:rsid w:val="008A2D5A"/>
    <w:rsid w:val="00943885"/>
    <w:rsid w:val="00A0655B"/>
    <w:rsid w:val="00A4490B"/>
    <w:rsid w:val="00A456A5"/>
    <w:rsid w:val="00B2794E"/>
    <w:rsid w:val="00DB50E0"/>
    <w:rsid w:val="00F476D2"/>
    <w:rsid w:val="00FA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6F878"/>
  <w15:chartTrackingRefBased/>
  <w15:docId w15:val="{C088C5B3-AC14-44CE-B800-70F48A90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D5509D-EBA9-4D31-BFE1-447CA3EABCB6}"/>
</file>

<file path=customXml/itemProps2.xml><?xml version="1.0" encoding="utf-8"?>
<ds:datastoreItem xmlns:ds="http://schemas.openxmlformats.org/officeDocument/2006/customXml" ds:itemID="{D8C3B368-225D-49B0-9132-DDCB1E3701B6}"/>
</file>

<file path=customXml/itemProps3.xml><?xml version="1.0" encoding="utf-8"?>
<ds:datastoreItem xmlns:ds="http://schemas.openxmlformats.org/officeDocument/2006/customXml" ds:itemID="{1FFE95E4-6C63-4D01-ABD6-6EE688E33AC4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9</TotalTime>
  <Pages>3</Pages>
  <Words>751</Words>
  <Characters>4511</Characters>
  <Application>Microsoft Office Word</Application>
  <DocSecurity>0</DocSecurity>
  <Lines>37</Lines>
  <Paragraphs>10</Paragraphs>
  <ScaleCrop>false</ScaleCrop>
  <Company>Panstwowa Wyzsza Szkola Zawodowa w Elblagu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cp:keywords/>
  <dc:description/>
  <cp:lastModifiedBy>Teresa Jurewicz-Obrzut</cp:lastModifiedBy>
  <cp:revision>5</cp:revision>
  <cp:lastPrinted>2023-12-05T12:20:00Z</cp:lastPrinted>
  <dcterms:created xsi:type="dcterms:W3CDTF">2024-07-16T08:48:00Z</dcterms:created>
  <dcterms:modified xsi:type="dcterms:W3CDTF">2024-08-21T13:54:00Z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